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FC" w:rsidRPr="00352AEC" w:rsidRDefault="009212FC" w:rsidP="009212FC">
      <w:pPr>
        <w:pStyle w:val="NoSpacing"/>
      </w:pPr>
      <w:r w:rsidRPr="00352AEC">
        <w:rPr>
          <w:u w:val="single"/>
        </w:rPr>
        <w:t>John MORTON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fl.1456-95)</w:t>
      </w:r>
    </w:p>
    <w:p w:rsidR="009212FC" w:rsidRPr="00352AEC" w:rsidRDefault="009212FC" w:rsidP="009212FC">
      <w:pPr>
        <w:pStyle w:val="NoSpacing"/>
      </w:pPr>
      <w:r w:rsidRPr="00352AEC">
        <w:t xml:space="preserve">Rector of </w:t>
      </w:r>
      <w:proofErr w:type="spellStart"/>
      <w:proofErr w:type="gramStart"/>
      <w:r w:rsidRPr="00352AEC">
        <w:t>St.Mary’s</w:t>
      </w:r>
      <w:proofErr w:type="spellEnd"/>
      <w:proofErr w:type="gramEnd"/>
      <w:r w:rsidRPr="00352AEC">
        <w:t xml:space="preserve"> Church, Maiden Newton, Dorchester, Dorset.</w:t>
      </w:r>
    </w:p>
    <w:p w:rsidR="009212FC" w:rsidRPr="00352AEC" w:rsidRDefault="009212FC" w:rsidP="009212FC">
      <w:pPr>
        <w:pStyle w:val="NoSpacing"/>
      </w:pPr>
    </w:p>
    <w:p w:rsidR="009212FC" w:rsidRPr="00352AEC" w:rsidRDefault="009212FC" w:rsidP="009212FC">
      <w:pPr>
        <w:pStyle w:val="NoSpacing"/>
      </w:pPr>
    </w:p>
    <w:p w:rsidR="009212FC" w:rsidRPr="00352AEC" w:rsidRDefault="009212FC" w:rsidP="009212FC">
      <w:pPr>
        <w:pStyle w:val="NoSpacing"/>
      </w:pPr>
      <w:r w:rsidRPr="00352AEC">
        <w:t xml:space="preserve">       1456-95</w:t>
      </w:r>
      <w:r w:rsidRPr="00352AEC">
        <w:tab/>
        <w:t>He was Rector.</w:t>
      </w:r>
    </w:p>
    <w:p w:rsidR="009212FC" w:rsidRPr="00352AEC" w:rsidRDefault="009212FC" w:rsidP="009212FC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http://www.maidennewton.info/page/st+marys+church</w:t>
        </w:r>
      </w:hyperlink>
      <w:r w:rsidRPr="00352AEC">
        <w:t>)</w:t>
      </w:r>
    </w:p>
    <w:p w:rsidR="009212FC" w:rsidRPr="00352AEC" w:rsidRDefault="009212FC" w:rsidP="009212FC">
      <w:pPr>
        <w:pStyle w:val="NoSpacing"/>
      </w:pPr>
    </w:p>
    <w:p w:rsidR="009212FC" w:rsidRPr="00352AEC" w:rsidRDefault="009212FC" w:rsidP="009212FC">
      <w:pPr>
        <w:pStyle w:val="NoSpacing"/>
      </w:pPr>
    </w:p>
    <w:p w:rsidR="009212FC" w:rsidRPr="00352AEC" w:rsidRDefault="009212FC" w:rsidP="009212FC">
      <w:pPr>
        <w:pStyle w:val="NoSpacing"/>
      </w:pPr>
      <w:r w:rsidRPr="00352AEC">
        <w:t>9 December 2015</w:t>
      </w:r>
    </w:p>
    <w:p w:rsidR="006B2F86" w:rsidRPr="00E71FC3" w:rsidRDefault="009212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FC" w:rsidRDefault="009212FC" w:rsidP="00E71FC3">
      <w:pPr>
        <w:spacing w:after="0" w:line="240" w:lineRule="auto"/>
      </w:pPr>
      <w:r>
        <w:separator/>
      </w:r>
    </w:p>
  </w:endnote>
  <w:endnote w:type="continuationSeparator" w:id="0">
    <w:p w:rsidR="009212FC" w:rsidRDefault="009212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FC" w:rsidRDefault="009212FC" w:rsidP="00E71FC3">
      <w:pPr>
        <w:spacing w:after="0" w:line="240" w:lineRule="auto"/>
      </w:pPr>
      <w:r>
        <w:separator/>
      </w:r>
    </w:p>
  </w:footnote>
  <w:footnote w:type="continuationSeparator" w:id="0">
    <w:p w:rsidR="009212FC" w:rsidRDefault="009212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FC"/>
    <w:rsid w:val="001A7C09"/>
    <w:rsid w:val="00733BE7"/>
    <w:rsid w:val="009212F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1F3DA-960C-4201-B2DA-4E771885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212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idennewton.info/page/st+marys+chur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2016-11-07T20:07:00Z</dcterms:created>
  <dcterms:modified xsi:type="dcterms:W3CDTF">2016-11-07T20:08:00Z</dcterms:modified>
</cp:coreProperties>
</file>